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DC5F5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C81254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21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 xml:space="preserve">232 </w:t>
      </w:r>
      <w:r w:rsidR="00DC5F5F">
        <w:rPr>
          <w:sz w:val="20"/>
          <w:szCs w:val="20"/>
        </w:rPr>
        <w:t>0</w:t>
      </w:r>
      <w:r w:rsidR="00B12B66">
        <w:rPr>
          <w:sz w:val="20"/>
          <w:szCs w:val="20"/>
        </w:rPr>
        <w:t>7</w:t>
      </w:r>
      <w:r w:rsidR="00E852F8">
        <w:rPr>
          <w:sz w:val="20"/>
          <w:szCs w:val="20"/>
        </w:rPr>
        <w:t xml:space="preserve"> </w:t>
      </w:r>
      <w:proofErr w:type="gramStart"/>
      <w:r w:rsidR="000A761A">
        <w:rPr>
          <w:sz w:val="20"/>
          <w:szCs w:val="20"/>
        </w:rPr>
        <w:t>World</w:t>
      </w:r>
      <w:r w:rsidR="004F01B4">
        <w:rPr>
          <w:sz w:val="20"/>
          <w:szCs w:val="20"/>
        </w:rPr>
        <w:t xml:space="preserve"> 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</w:t>
      </w:r>
      <w:proofErr w:type="gramEnd"/>
      <w:r w:rsidR="00C94D45">
        <w:rPr>
          <w:sz w:val="20"/>
          <w:szCs w:val="20"/>
        </w:rPr>
        <w:t xml:space="preserve"> </w:t>
      </w:r>
      <w:r w:rsidR="00DC5F5F">
        <w:rPr>
          <w:sz w:val="20"/>
          <w:szCs w:val="20"/>
        </w:rPr>
        <w:t>II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B12B66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</w:t>
      </w:r>
      <w:r w:rsidR="00DC5F5F">
        <w:rPr>
          <w:sz w:val="20"/>
          <w:szCs w:val="20"/>
        </w:rPr>
        <w:t>18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81254" w:rsidP="00B12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12B6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 w:rsidR="00B12B66">
              <w:rPr>
                <w:sz w:val="20"/>
                <w:szCs w:val="20"/>
              </w:rPr>
              <w:t>23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>
              <w:rPr>
                <w:sz w:val="20"/>
                <w:szCs w:val="20"/>
              </w:rPr>
              <w:t>. Students were able 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0D1D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0D1D93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proofErr w:type="gramStart"/>
            <w:r w:rsidR="00294B09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 xml:space="preserve"> 70</w:t>
            </w:r>
            <w:proofErr w:type="gramEnd"/>
            <w:r w:rsidR="00DC5F5F">
              <w:rPr>
                <w:sz w:val="20"/>
                <w:szCs w:val="20"/>
              </w:rPr>
              <w:t>%</w:t>
            </w:r>
            <w:r w:rsidR="00294B09">
              <w:rPr>
                <w:sz w:val="20"/>
                <w:szCs w:val="20"/>
              </w:rPr>
              <w:t xml:space="preserve">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0D1D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0D1D93">
              <w:rPr>
                <w:sz w:val="20"/>
                <w:szCs w:val="20"/>
              </w:rPr>
              <w:t>Spring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18</w:t>
            </w:r>
            <w:r w:rsidR="00B13446">
              <w:rPr>
                <w:sz w:val="20"/>
                <w:szCs w:val="20"/>
              </w:rPr>
              <w:t xml:space="preserve"> </w:t>
            </w:r>
            <w:r w:rsidR="00B12B66">
              <w:rPr>
                <w:sz w:val="20"/>
                <w:szCs w:val="20"/>
              </w:rPr>
              <w:t>9</w:t>
            </w:r>
            <w:r w:rsidR="00DC5F5F">
              <w:rPr>
                <w:sz w:val="20"/>
                <w:szCs w:val="20"/>
              </w:rPr>
              <w:t>0</w:t>
            </w:r>
            <w:r w:rsidR="004F01B4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>scored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B12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B12B66">
              <w:rPr>
                <w:sz w:val="20"/>
                <w:szCs w:val="20"/>
              </w:rPr>
              <w:t>9</w:t>
            </w:r>
            <w:r w:rsidR="00DC5F5F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 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</w:t>
            </w:r>
            <w:r w:rsidR="003241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C81254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761A"/>
    <w:rsid w:val="000C4156"/>
    <w:rsid w:val="000D1D93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44D97"/>
    <w:rsid w:val="009B27EF"/>
    <w:rsid w:val="009B54DB"/>
    <w:rsid w:val="009D5867"/>
    <w:rsid w:val="00A23226"/>
    <w:rsid w:val="00A8154A"/>
    <w:rsid w:val="00AA2D55"/>
    <w:rsid w:val="00AD5087"/>
    <w:rsid w:val="00B12B66"/>
    <w:rsid w:val="00B13446"/>
    <w:rsid w:val="00B2068B"/>
    <w:rsid w:val="00B31DE3"/>
    <w:rsid w:val="00B42B13"/>
    <w:rsid w:val="00B46D17"/>
    <w:rsid w:val="00B8637B"/>
    <w:rsid w:val="00C2307A"/>
    <w:rsid w:val="00C36EEE"/>
    <w:rsid w:val="00C46EEC"/>
    <w:rsid w:val="00C65554"/>
    <w:rsid w:val="00C81254"/>
    <w:rsid w:val="00C854A6"/>
    <w:rsid w:val="00C94D45"/>
    <w:rsid w:val="00CD11C0"/>
    <w:rsid w:val="00CD7657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B29D5"/>
    <w:rsid w:val="00DC5F5F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EAF46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18A55733</Template>
  <TotalTime>0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2021-05-07T13:32:00Z</dcterms:created>
  <dcterms:modified xsi:type="dcterms:W3CDTF">2021-05-07T13:32:00Z</dcterms:modified>
</cp:coreProperties>
</file>